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E78" w:rsidRDefault="00C86E78" w:rsidP="00C86E78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u w:val="single"/>
        </w:rPr>
        <w:t>Thurstan</w:t>
      </w:r>
      <w:proofErr w:type="spellEnd"/>
      <w:r>
        <w:rPr>
          <w:rFonts w:ascii="Times New Roman" w:hAnsi="Times New Roman" w:cs="Times New Roman"/>
          <w:u w:val="single"/>
        </w:rPr>
        <w:t xml:space="preserve">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plaints of incitement and trespass and taking animals against </w:t>
      </w: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Gardener of Chesham Woburn, Buckinghamshire.</w:t>
      </w: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Spencer of Chipping Wycombe,</w:t>
      </w: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Buckinghamshire(q.v.), and his wife, Matilda(q.v.).  (ibid.)</w:t>
      </w: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</w:p>
    <w:p w:rsidR="00C86E78" w:rsidRDefault="00C86E78" w:rsidP="00C86E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2018</w:t>
      </w:r>
    </w:p>
    <w:p w:rsidR="006B2F86" w:rsidRPr="00E71FC3" w:rsidRDefault="00C86E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E78" w:rsidRDefault="00C86E78" w:rsidP="00E71FC3">
      <w:r>
        <w:separator/>
      </w:r>
    </w:p>
  </w:endnote>
  <w:endnote w:type="continuationSeparator" w:id="0">
    <w:p w:rsidR="00C86E78" w:rsidRDefault="00C86E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E78" w:rsidRDefault="00C86E78" w:rsidP="00E71FC3">
      <w:r>
        <w:separator/>
      </w:r>
    </w:p>
  </w:footnote>
  <w:footnote w:type="continuationSeparator" w:id="0">
    <w:p w:rsidR="00C86E78" w:rsidRDefault="00C86E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E78"/>
    <w:rsid w:val="001A7C09"/>
    <w:rsid w:val="00577BD5"/>
    <w:rsid w:val="00656CBA"/>
    <w:rsid w:val="006A1F77"/>
    <w:rsid w:val="00733BE7"/>
    <w:rsid w:val="00AB52E8"/>
    <w:rsid w:val="00B16D3F"/>
    <w:rsid w:val="00BB41AC"/>
    <w:rsid w:val="00C86E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719F15-D4A4-477B-A6A2-4AC9AF30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6E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6E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2018-04-19T18:20:00Z</dcterms:created>
  <dcterms:modified xsi:type="dcterms:W3CDTF">2018-04-19T18:21:00Z</dcterms:modified>
</cp:coreProperties>
</file>